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</w:rPr>
        <w:t>Қазақстан Республикасының білім және ғылым министрлігі</w:t>
      </w:r>
    </w:p>
    <w:p w:rsidR="00674193" w:rsidRPr="0009102F" w:rsidRDefault="00674193" w:rsidP="001B002B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</w:rPr>
        <w:t>А.Байтұрсынов атындағы Қостанай мемлекеттiк университетi</w:t>
      </w: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Философия </w:t>
      </w:r>
      <w:r w:rsidRPr="0009102F">
        <w:rPr>
          <w:rFonts w:ascii="Times New Roman" w:hAnsi="Times New Roman" w:cs="Times New Roman"/>
          <w:b/>
          <w:bCs/>
          <w:sz w:val="28"/>
          <w:szCs w:val="28"/>
        </w:rPr>
        <w:t>кафедрасы</w:t>
      </w: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Назарбекова З.М.</w:t>
      </w: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</w:t>
      </w: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САЯСАТТАНУ</w:t>
      </w: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Барлық мамандыққа арналған оқу-әдістемелік  кешен</w:t>
      </w: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Қостанай,  2011</w:t>
      </w: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ББК 66.019</w:t>
      </w: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К13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Құрастырушы:</w:t>
      </w:r>
    </w:p>
    <w:p w:rsidR="00674193" w:rsidRPr="0009102F" w:rsidRDefault="00674193" w:rsidP="001B002B">
      <w:pPr>
        <w:pStyle w:val="BodyText3"/>
        <w:spacing w:after="0"/>
        <w:rPr>
          <w:sz w:val="28"/>
          <w:szCs w:val="28"/>
          <w:lang w:val="kk-KZ"/>
        </w:rPr>
      </w:pPr>
      <w:r w:rsidRPr="0009102F">
        <w:rPr>
          <w:sz w:val="28"/>
          <w:szCs w:val="28"/>
          <w:lang w:val="kk-KZ"/>
        </w:rPr>
        <w:t xml:space="preserve"> Зәуреш Мұхаметқали қызы Назарбекова философия кафедрасының аға оқытушысы </w:t>
      </w: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b/>
          <w:bCs/>
          <w:sz w:val="28"/>
          <w:szCs w:val="28"/>
          <w:lang w:val="kk-KZ"/>
        </w:rPr>
        <w:t>Пікір білдірушілер:</w:t>
      </w:r>
    </w:p>
    <w:p w:rsidR="00674193" w:rsidRPr="0009102F" w:rsidRDefault="00674193" w:rsidP="001B002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Жақып Қ.Х., ф.ғ,к., доцент КГУ им. А. Байтурсынова, </w:t>
      </w:r>
    </w:p>
    <w:p w:rsidR="00674193" w:rsidRPr="0009102F" w:rsidRDefault="00674193" w:rsidP="001B002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>Әлібек Т.К., т..ғ.к., доцент КГПИ.</w:t>
      </w:r>
    </w:p>
    <w:p w:rsidR="00674193" w:rsidRPr="0009102F" w:rsidRDefault="00674193" w:rsidP="001B002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4193" w:rsidRPr="0009102F" w:rsidRDefault="00674193" w:rsidP="001B002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 Назарбекова З.М.</w:t>
      </w: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Саясаттану. Пәннің оқу-әдістемелік кешені. -Қостанай: А.Б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айтұрсынұлы  атындағы  ҚМУ, 2013</w:t>
      </w:r>
      <w:r w:rsidRPr="0009102F">
        <w:rPr>
          <w:rFonts w:ascii="Times New Roman" w:hAnsi="Times New Roman" w:cs="Times New Roman"/>
          <w:color w:val="000000"/>
          <w:sz w:val="28"/>
          <w:szCs w:val="28"/>
          <w:lang w:val="kk-KZ"/>
        </w:rPr>
        <w:t>. -45 б.</w:t>
      </w: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4193" w:rsidRPr="0009102F" w:rsidRDefault="00674193" w:rsidP="001B002B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Оқу-әдістемелік құралға жұмыс оқу бағдарламасы (силлабус), бақылау сұрақтары, емтихан сұрақтары,  СӨЖ тапсырмалары, оларды орындауға арналған әдістемелік нұсқаулар, дәріс тезистері енгізілген. </w:t>
      </w:r>
    </w:p>
    <w:p w:rsidR="00674193" w:rsidRPr="0009102F" w:rsidRDefault="00674193" w:rsidP="001B002B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>Барлық мамандықтар бойынша білім алушы студенттерге арналған.</w:t>
      </w:r>
    </w:p>
    <w:p w:rsidR="00674193" w:rsidRPr="0009102F" w:rsidRDefault="00674193" w:rsidP="001B002B">
      <w:pPr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</w:t>
      </w:r>
      <w:r w:rsidRPr="0009102F">
        <w:rPr>
          <w:rFonts w:ascii="Times New Roman" w:hAnsi="Times New Roman" w:cs="Times New Roman"/>
          <w:sz w:val="28"/>
          <w:szCs w:val="28"/>
          <w:lang w:val="kk-KZ"/>
        </w:rPr>
        <w:t>©А.Байтұрсынов  атындағы</w:t>
      </w:r>
    </w:p>
    <w:p w:rsidR="00674193" w:rsidRPr="0009102F" w:rsidRDefault="00674193" w:rsidP="001B002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>Қостанай  мемлекеттік  университеті</w:t>
      </w:r>
    </w:p>
    <w:p w:rsidR="00674193" w:rsidRPr="0009102F" w:rsidRDefault="00674193" w:rsidP="001B002B">
      <w:pPr>
        <w:pStyle w:val="Heading1"/>
        <w:ind w:firstLine="708"/>
        <w:jc w:val="both"/>
        <w:rPr>
          <w:lang w:val="kk-KZ"/>
        </w:rPr>
      </w:pPr>
    </w:p>
    <w:p w:rsidR="00674193" w:rsidRPr="0009102F" w:rsidRDefault="00674193" w:rsidP="001B002B">
      <w:pPr>
        <w:pStyle w:val="Heading1"/>
        <w:ind w:firstLine="708"/>
        <w:jc w:val="both"/>
        <w:rPr>
          <w:lang w:val="kk-KZ"/>
        </w:rPr>
      </w:pPr>
    </w:p>
    <w:p w:rsidR="00674193" w:rsidRDefault="00674193" w:rsidP="001B002B">
      <w:pPr>
        <w:pStyle w:val="Heading1"/>
        <w:ind w:firstLine="708"/>
        <w:jc w:val="both"/>
        <w:rPr>
          <w:lang w:val="kk-KZ"/>
        </w:rPr>
      </w:pPr>
    </w:p>
    <w:p w:rsidR="00674193" w:rsidRPr="0009102F" w:rsidRDefault="00674193" w:rsidP="001B002B">
      <w:pPr>
        <w:pStyle w:val="Heading1"/>
        <w:ind w:firstLine="708"/>
        <w:jc w:val="both"/>
        <w:rPr>
          <w:lang w:val="kk-KZ"/>
        </w:rPr>
      </w:pPr>
      <w:r w:rsidRPr="0009102F">
        <w:rPr>
          <w:lang w:val="kk-KZ"/>
        </w:rPr>
        <w:t>Оқу жұмыс бағдарламасын аға оқытушы  З.М. Назарбекова</w:t>
      </w:r>
    </w:p>
    <w:p w:rsidR="00674193" w:rsidRPr="0009102F" w:rsidRDefault="00674193" w:rsidP="001B002B">
      <w:pPr>
        <w:pStyle w:val="Heading1"/>
        <w:jc w:val="both"/>
        <w:rPr>
          <w:color w:val="000000"/>
          <w:lang w:val="kk-KZ"/>
        </w:rPr>
      </w:pPr>
      <w:r w:rsidRPr="0009102F">
        <w:rPr>
          <w:lang w:val="kk-KZ"/>
        </w:rPr>
        <w:t xml:space="preserve">2005 жылдың 11 мамыр № 289. бекітілген «Саясаттану»  </w:t>
      </w:r>
      <w:r w:rsidRPr="0009102F">
        <w:rPr>
          <w:color w:val="000000"/>
          <w:lang w:val="kk-KZ"/>
        </w:rPr>
        <w:t xml:space="preserve">пәні бойынша типтік бағдарламаның негізінде құрастырған </w:t>
      </w:r>
      <w:r w:rsidRPr="0009102F">
        <w:rPr>
          <w:lang w:val="kk-KZ"/>
        </w:rPr>
        <w:t>(міндетті компонент үшін)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12.06. 2013</w:t>
      </w: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 ж.                                                       ______________________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pStyle w:val="Heading6"/>
        <w:rPr>
          <w:b w:val="0"/>
          <w:bCs w:val="0"/>
          <w:sz w:val="28"/>
          <w:szCs w:val="28"/>
          <w:lang w:val="kk-KZ"/>
        </w:rPr>
      </w:pPr>
      <w:r w:rsidRPr="0009102F">
        <w:rPr>
          <w:b w:val="0"/>
          <w:bCs w:val="0"/>
          <w:sz w:val="28"/>
          <w:szCs w:val="28"/>
          <w:lang w:val="kk-KZ"/>
        </w:rPr>
        <w:t>Философия</w:t>
      </w:r>
      <w:r w:rsidRPr="0009102F">
        <w:rPr>
          <w:b w:val="0"/>
          <w:bCs w:val="0"/>
          <w:color w:val="000000"/>
          <w:sz w:val="28"/>
          <w:szCs w:val="28"/>
          <w:lang w:val="kk-KZ"/>
        </w:rPr>
        <w:t xml:space="preserve"> кафедрасының отырысында қаралған және ұсынылған </w:t>
      </w:r>
      <w:r w:rsidRPr="0009102F">
        <w:rPr>
          <w:b w:val="0"/>
          <w:bCs w:val="0"/>
          <w:sz w:val="28"/>
          <w:szCs w:val="28"/>
          <w:lang w:val="kk-KZ"/>
        </w:rPr>
        <w:t xml:space="preserve">  </w:t>
      </w:r>
    </w:p>
    <w:p w:rsidR="00674193" w:rsidRPr="0009102F" w:rsidRDefault="00674193" w:rsidP="001B002B">
      <w:pPr>
        <w:pStyle w:val="Heading6"/>
        <w:rPr>
          <w:b w:val="0"/>
          <w:bCs w:val="0"/>
          <w:sz w:val="28"/>
          <w:szCs w:val="28"/>
          <w:lang w:val="kk-KZ"/>
        </w:rPr>
      </w:pPr>
      <w:r w:rsidRPr="0009102F">
        <w:rPr>
          <w:b w:val="0"/>
          <w:bCs w:val="0"/>
          <w:sz w:val="28"/>
          <w:szCs w:val="28"/>
          <w:lang w:val="kk-KZ"/>
        </w:rPr>
        <w:t>14.   06. 2011 ж. хаттама №  6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pStyle w:val="Heading7"/>
        <w:tabs>
          <w:tab w:val="left" w:pos="6480"/>
        </w:tabs>
        <w:rPr>
          <w:sz w:val="28"/>
          <w:szCs w:val="28"/>
          <w:lang w:val="kk-KZ"/>
        </w:rPr>
      </w:pPr>
      <w:r w:rsidRPr="0009102F">
        <w:rPr>
          <w:sz w:val="28"/>
          <w:szCs w:val="28"/>
          <w:lang w:val="kk-KZ"/>
        </w:rPr>
        <w:t>Кафедра меңгерушісі                                                                   Қолдыбаев С.А.</w:t>
      </w:r>
    </w:p>
    <w:p w:rsidR="00674193" w:rsidRPr="0009102F" w:rsidRDefault="00674193" w:rsidP="001B002B">
      <w:pPr>
        <w:ind w:left="1416" w:firstLine="708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pStyle w:val="Heading6"/>
        <w:rPr>
          <w:b w:val="0"/>
          <w:bCs w:val="0"/>
          <w:sz w:val="28"/>
          <w:szCs w:val="28"/>
          <w:lang w:val="kk-KZ"/>
        </w:rPr>
      </w:pPr>
      <w:r w:rsidRPr="0009102F">
        <w:rPr>
          <w:b w:val="0"/>
          <w:bCs w:val="0"/>
          <w:sz w:val="28"/>
          <w:szCs w:val="28"/>
          <w:lang w:val="kk-KZ"/>
        </w:rPr>
        <w:t>Гуманитарлық-әлеуметтік</w:t>
      </w:r>
      <w:r w:rsidRPr="0009102F">
        <w:rPr>
          <w:b w:val="0"/>
          <w:bCs w:val="0"/>
          <w:color w:val="FF0000"/>
          <w:sz w:val="28"/>
          <w:szCs w:val="28"/>
          <w:lang w:val="kk-KZ"/>
        </w:rPr>
        <w:t xml:space="preserve"> </w:t>
      </w:r>
      <w:r w:rsidRPr="0009102F">
        <w:rPr>
          <w:b w:val="0"/>
          <w:bCs w:val="0"/>
          <w:color w:val="000000"/>
          <w:sz w:val="28"/>
          <w:szCs w:val="28"/>
          <w:lang w:val="kk-KZ"/>
        </w:rPr>
        <w:t>факультетінің әдістемелік кеңесімен мақұлданған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9102F">
        <w:rPr>
          <w:rFonts w:ascii="Times New Roman" w:hAnsi="Times New Roman" w:cs="Times New Roman"/>
          <w:sz w:val="28"/>
          <w:szCs w:val="28"/>
          <w:lang w:val="kk-KZ"/>
        </w:rPr>
        <w:t xml:space="preserve">24.  06. 2011 ж. хаттама № 6 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pStyle w:val="Heading7"/>
        <w:rPr>
          <w:sz w:val="28"/>
          <w:szCs w:val="28"/>
          <w:lang w:val="kk-KZ"/>
        </w:rPr>
      </w:pPr>
      <w:r w:rsidRPr="0009102F">
        <w:rPr>
          <w:sz w:val="28"/>
          <w:szCs w:val="28"/>
          <w:lang w:val="kk-KZ"/>
        </w:rPr>
        <w:t xml:space="preserve">Әдістемелік кеңестің төрағасы                                                    </w:t>
      </w:r>
      <w:r>
        <w:rPr>
          <w:sz w:val="28"/>
          <w:szCs w:val="28"/>
          <w:lang w:val="kk-KZ"/>
        </w:rPr>
        <w:t>К</w:t>
      </w:r>
      <w:r w:rsidRPr="0009102F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Иргизбаева</w:t>
      </w:r>
    </w:p>
    <w:p w:rsidR="00674193" w:rsidRPr="0009102F" w:rsidRDefault="00674193" w:rsidP="001B002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4193" w:rsidRPr="0009102F" w:rsidRDefault="00674193" w:rsidP="001B002B">
      <w:pPr>
        <w:jc w:val="center"/>
        <w:rPr>
          <w:rFonts w:ascii="Times New Roman" w:hAnsi="Times New Roman" w:cs="Times New Roman"/>
          <w:b/>
          <w:bCs/>
          <w:lang w:val="kk-KZ"/>
        </w:rPr>
      </w:pPr>
    </w:p>
    <w:p w:rsidR="00674193" w:rsidRPr="00B01498" w:rsidRDefault="00674193" w:rsidP="001B002B">
      <w:pPr>
        <w:jc w:val="center"/>
        <w:rPr>
          <w:b/>
          <w:bCs/>
          <w:lang w:val="kk-KZ"/>
        </w:rPr>
      </w:pPr>
    </w:p>
    <w:p w:rsidR="00674193" w:rsidRPr="00B01498" w:rsidRDefault="00674193" w:rsidP="001B002B">
      <w:pPr>
        <w:jc w:val="center"/>
        <w:rPr>
          <w:b/>
          <w:bCs/>
          <w:lang w:val="kk-KZ"/>
        </w:rPr>
      </w:pPr>
    </w:p>
    <w:p w:rsidR="00674193" w:rsidRPr="001B002B" w:rsidRDefault="00674193">
      <w:pPr>
        <w:rPr>
          <w:lang w:val="kk-KZ"/>
        </w:rPr>
      </w:pPr>
    </w:p>
    <w:sectPr w:rsidR="00674193" w:rsidRPr="001B002B" w:rsidSect="0025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02B"/>
    <w:rsid w:val="00023A23"/>
    <w:rsid w:val="0009102F"/>
    <w:rsid w:val="001B002B"/>
    <w:rsid w:val="00256421"/>
    <w:rsid w:val="00674193"/>
    <w:rsid w:val="00A936EC"/>
    <w:rsid w:val="00B0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421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02B"/>
    <w:pPr>
      <w:keepNext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02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002B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002B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B002B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002B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1B002B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B002B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257</Words>
  <Characters>1466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2011-10-10T03:03:00Z</dcterms:created>
  <dcterms:modified xsi:type="dcterms:W3CDTF">2013-11-29T10:28:00Z</dcterms:modified>
</cp:coreProperties>
</file>